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1BE" w:rsidRDefault="00AD11BE" w:rsidP="00AD11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0C1E">
        <w:rPr>
          <w:rFonts w:ascii="Times New Roman" w:hAnsi="Times New Roman" w:cs="Times New Roman"/>
          <w:noProof/>
          <w:sz w:val="24"/>
          <w:szCs w:val="24"/>
          <w:u w:val="single"/>
        </w:rPr>
        <w:t>John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90C1E">
        <w:rPr>
          <w:rFonts w:ascii="Times New Roman" w:hAnsi="Times New Roman" w:cs="Times New Roman"/>
          <w:noProof/>
          <w:sz w:val="24"/>
          <w:szCs w:val="24"/>
          <w:u w:val="single"/>
        </w:rPr>
        <w:t>YONGE</w:t>
      </w:r>
      <w:r>
        <w:rPr>
          <w:rFonts w:ascii="Times New Roman" w:hAnsi="Times New Roman" w:cs="Times New Roman"/>
          <w:sz w:val="24"/>
          <w:szCs w:val="24"/>
        </w:rPr>
        <w:t xml:space="preserve">        (fl.1455)</w:t>
      </w:r>
    </w:p>
    <w:p w:rsidR="00AD11BE" w:rsidRDefault="00AD11BE" w:rsidP="00AD11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:rsidR="00AD11BE" w:rsidRDefault="00AD11BE" w:rsidP="00AD11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11BE" w:rsidRDefault="00AD11BE" w:rsidP="00AD11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11BE" w:rsidRDefault="00AD11BE" w:rsidP="00AD11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 Oct.1455</w:t>
      </w:r>
      <w:r>
        <w:rPr>
          <w:rFonts w:ascii="Times New Roman" w:hAnsi="Times New Roman" w:cs="Times New Roman"/>
          <w:sz w:val="24"/>
          <w:szCs w:val="24"/>
        </w:rPr>
        <w:tab/>
        <w:t>He was present when William Marowe(q.v.) was elected Mayor.</w:t>
      </w:r>
    </w:p>
    <w:p w:rsidR="00AD11BE" w:rsidRDefault="00AD11BE" w:rsidP="00AD11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1282C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http://www.british-history.ac.uk/report.aspx?compid=3373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D11BE" w:rsidRDefault="00AD11BE" w:rsidP="00AD11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11BE" w:rsidRDefault="00AD11BE" w:rsidP="00AD11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AD11BE" w:rsidP="00AD11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2014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1BE" w:rsidRDefault="00AD11BE" w:rsidP="00564E3C">
      <w:pPr>
        <w:spacing w:after="0" w:line="240" w:lineRule="auto"/>
      </w:pPr>
      <w:r>
        <w:separator/>
      </w:r>
    </w:p>
  </w:endnote>
  <w:endnote w:type="continuationSeparator" w:id="0">
    <w:p w:rsidR="00AD11BE" w:rsidRDefault="00AD11B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D11BE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1BE" w:rsidRDefault="00AD11BE" w:rsidP="00564E3C">
      <w:pPr>
        <w:spacing w:after="0" w:line="240" w:lineRule="auto"/>
      </w:pPr>
      <w:r>
        <w:separator/>
      </w:r>
    </w:p>
  </w:footnote>
  <w:footnote w:type="continuationSeparator" w:id="0">
    <w:p w:rsidR="00AD11BE" w:rsidRDefault="00AD11B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1BE"/>
    <w:rsid w:val="00372DC6"/>
    <w:rsid w:val="00564E3C"/>
    <w:rsid w:val="0064591D"/>
    <w:rsid w:val="00AD11B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D8D3FA-8100-4111-926D-1AE352993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D11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2016-02-17T21:18:00Z</dcterms:created>
  <dcterms:modified xsi:type="dcterms:W3CDTF">2016-02-17T21:19:00Z</dcterms:modified>
</cp:coreProperties>
</file>